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36" w:rsidRPr="00E32A78" w:rsidRDefault="00206336" w:rsidP="00D2594C">
      <w:pPr>
        <w:spacing w:after="0" w:line="360" w:lineRule="auto"/>
        <w:jc w:val="center"/>
      </w:pPr>
      <w:r w:rsidRPr="00E32A78">
        <w:t>С О Г Л А Ш Е Н И Е</w:t>
      </w:r>
    </w:p>
    <w:p w:rsidR="00206336" w:rsidRPr="00E32A78" w:rsidRDefault="00206336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Комгаронского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206336" w:rsidRPr="00E32A78" w:rsidRDefault="00206336" w:rsidP="00BD4CDF">
      <w:pPr>
        <w:spacing w:after="0" w:line="240" w:lineRule="auto"/>
      </w:pPr>
    </w:p>
    <w:p w:rsidR="00206336" w:rsidRPr="00E32A78" w:rsidRDefault="00206336" w:rsidP="00BD4CDF">
      <w:pPr>
        <w:spacing w:after="0" w:line="240" w:lineRule="auto"/>
      </w:pPr>
      <w:r>
        <w:t xml:space="preserve">с.Октябрьское                                                         </w:t>
      </w:r>
      <w:r w:rsidRPr="00E32A78">
        <w:t xml:space="preserve">      </w:t>
      </w:r>
      <w:r>
        <w:t xml:space="preserve">              22.11.2017</w:t>
      </w:r>
      <w:r w:rsidRPr="00E32A78">
        <w:t xml:space="preserve"> года</w:t>
      </w:r>
    </w:p>
    <w:p w:rsidR="00206336" w:rsidRPr="00E32A78" w:rsidRDefault="00206336" w:rsidP="004B0B2F">
      <w:pPr>
        <w:spacing w:after="0" w:line="240" w:lineRule="auto"/>
        <w:jc w:val="both"/>
      </w:pPr>
    </w:p>
    <w:p w:rsidR="00206336" w:rsidRPr="00E32A78" w:rsidRDefault="00206336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Комгаронского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Туаева Олега Владимировича</w:t>
      </w:r>
      <w:r w:rsidRPr="00E32A78">
        <w:t xml:space="preserve">, действующего на основании Устава </w:t>
      </w:r>
      <w:r>
        <w:t>Комгаронского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Комгаронского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206336" w:rsidRPr="00E32A78" w:rsidRDefault="00206336" w:rsidP="00A2713D">
      <w:pPr>
        <w:spacing w:after="0" w:line="240" w:lineRule="auto"/>
        <w:jc w:val="both"/>
      </w:pPr>
    </w:p>
    <w:p w:rsidR="00206336" w:rsidRPr="00E32A78" w:rsidRDefault="00206336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206336" w:rsidRPr="00E32A78" w:rsidRDefault="00206336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206336" w:rsidRPr="00E32A78" w:rsidRDefault="00206336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206336" w:rsidRPr="00E32A78" w:rsidRDefault="00206336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206336" w:rsidRPr="00E32A78" w:rsidRDefault="00206336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206336" w:rsidRPr="00E32A78" w:rsidRDefault="00206336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206336" w:rsidRPr="00E32A78" w:rsidRDefault="00206336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206336" w:rsidRDefault="00206336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206336" w:rsidRDefault="00206336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206336" w:rsidRPr="00E32A78" w:rsidRDefault="00206336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(наименование сельского поселения)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206336" w:rsidRPr="00E32A78" w:rsidRDefault="00206336" w:rsidP="00865ED1">
      <w:pPr>
        <w:spacing w:after="0" w:line="240" w:lineRule="auto"/>
        <w:jc w:val="both"/>
      </w:pPr>
    </w:p>
    <w:p w:rsidR="00206336" w:rsidRDefault="00206336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206336" w:rsidRDefault="00206336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206336" w:rsidRPr="00E32A78" w:rsidRDefault="00206336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206336" w:rsidRPr="00E32A78" w:rsidRDefault="00206336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206336" w:rsidRPr="00E32A78" w:rsidRDefault="00206336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206336" w:rsidRPr="00E32A78" w:rsidRDefault="00206336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206336" w:rsidRDefault="00206336" w:rsidP="006C5963">
      <w:pPr>
        <w:spacing w:after="0" w:line="240" w:lineRule="auto"/>
        <w:jc w:val="both"/>
      </w:pPr>
    </w:p>
    <w:p w:rsidR="00206336" w:rsidRPr="00E32A78" w:rsidRDefault="00206336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206336" w:rsidRDefault="00206336" w:rsidP="006C5963">
      <w:pPr>
        <w:spacing w:after="0" w:line="240" w:lineRule="auto"/>
        <w:jc w:val="both"/>
      </w:pPr>
    </w:p>
    <w:p w:rsidR="00206336" w:rsidRPr="00E32A78" w:rsidRDefault="00206336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206336" w:rsidRDefault="00206336" w:rsidP="006C5963">
      <w:pPr>
        <w:spacing w:after="0" w:line="240" w:lineRule="auto"/>
        <w:jc w:val="both"/>
      </w:pPr>
    </w:p>
    <w:p w:rsidR="00206336" w:rsidRDefault="00206336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206336" w:rsidRPr="00E32A78" w:rsidRDefault="00206336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206336" w:rsidRPr="00E32A78" w:rsidRDefault="00206336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206336" w:rsidRPr="00E32A78" w:rsidRDefault="00206336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206336" w:rsidRDefault="00206336" w:rsidP="006C5963">
      <w:pPr>
        <w:spacing w:after="0" w:line="240" w:lineRule="auto"/>
        <w:jc w:val="both"/>
      </w:pPr>
    </w:p>
    <w:p w:rsidR="00206336" w:rsidRPr="00E32A78" w:rsidRDefault="00206336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206336" w:rsidRPr="00E32A78" w:rsidRDefault="00206336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206336" w:rsidRPr="00E32A78" w:rsidRDefault="00206336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206336" w:rsidRPr="00E32A78" w:rsidRDefault="00206336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206336" w:rsidRDefault="00206336" w:rsidP="005E6DC3">
      <w:pPr>
        <w:spacing w:after="0" w:line="240" w:lineRule="auto"/>
        <w:jc w:val="both"/>
      </w:pPr>
    </w:p>
    <w:p w:rsidR="00206336" w:rsidRDefault="00206336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206336" w:rsidRPr="00E32A78" w:rsidRDefault="00206336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206336" w:rsidRPr="00E32A78" w:rsidRDefault="00206336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206336" w:rsidRDefault="00206336" w:rsidP="00D036AE">
      <w:pPr>
        <w:spacing w:after="0" w:line="240" w:lineRule="auto"/>
        <w:jc w:val="both"/>
      </w:pPr>
    </w:p>
    <w:p w:rsidR="00206336" w:rsidRDefault="00206336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206336" w:rsidRPr="00E32A78" w:rsidRDefault="00206336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206336" w:rsidRPr="00E32A78" w:rsidRDefault="00206336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206336" w:rsidRPr="00E32A78" w:rsidRDefault="00206336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206336" w:rsidRPr="00E32A78" w:rsidRDefault="00206336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206336" w:rsidRPr="00E32A78" w:rsidRDefault="00206336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206336" w:rsidRPr="00E32A78" w:rsidRDefault="00206336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206336" w:rsidRPr="00E32A78" w:rsidRDefault="00206336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206336" w:rsidRPr="00E32A78" w:rsidRDefault="00206336" w:rsidP="00707926">
      <w:pPr>
        <w:spacing w:after="0" w:line="240" w:lineRule="auto"/>
        <w:jc w:val="both"/>
      </w:pPr>
    </w:p>
    <w:p w:rsidR="00206336" w:rsidRPr="00E32A78" w:rsidRDefault="00206336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206336" w:rsidRPr="00E32A78" w:rsidRDefault="00206336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206336" w:rsidRPr="00E32A78" w:rsidRDefault="00206336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206336" w:rsidRPr="00E32A78" w:rsidRDefault="00206336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206336" w:rsidRPr="00E32A78" w:rsidRDefault="00206336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206336" w:rsidRPr="00E32A78" w:rsidRDefault="00206336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206336" w:rsidRPr="00E32A78" w:rsidRDefault="00206336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206336" w:rsidRPr="00E32A78" w:rsidRDefault="00206336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206336" w:rsidRPr="00E32A78" w:rsidRDefault="00206336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206336" w:rsidRPr="00E32A78" w:rsidRDefault="00206336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206336" w:rsidRPr="00E32A78" w:rsidRDefault="00206336" w:rsidP="00707926">
      <w:pPr>
        <w:spacing w:after="0" w:line="240" w:lineRule="auto"/>
        <w:jc w:val="both"/>
      </w:pPr>
    </w:p>
    <w:p w:rsidR="00206336" w:rsidRPr="00E32A78" w:rsidRDefault="00206336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206336" w:rsidRPr="00E32A78" w:rsidRDefault="00206336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206336" w:rsidRDefault="00206336" w:rsidP="001C6084">
      <w:pPr>
        <w:spacing w:after="0" w:line="240" w:lineRule="auto"/>
        <w:jc w:val="center"/>
      </w:pPr>
    </w:p>
    <w:p w:rsidR="00206336" w:rsidRPr="00E32A78" w:rsidRDefault="00206336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206336" w:rsidRPr="00E32A78" w:rsidRDefault="00206336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206336" w:rsidRPr="00E32A78" w:rsidRDefault="00206336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206336" w:rsidRPr="00E32A78" w:rsidRDefault="00206336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206336" w:rsidRDefault="00206336" w:rsidP="00AC23B7">
      <w:pPr>
        <w:spacing w:after="0" w:line="240" w:lineRule="auto"/>
        <w:jc w:val="both"/>
      </w:pPr>
    </w:p>
    <w:p w:rsidR="00206336" w:rsidRPr="00E32A78" w:rsidRDefault="00206336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206336" w:rsidRPr="00E32A78" w:rsidRDefault="00206336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206336" w:rsidRPr="003C29E3">
        <w:tc>
          <w:tcPr>
            <w:tcW w:w="4785" w:type="dxa"/>
          </w:tcPr>
          <w:p w:rsidR="00206336" w:rsidRPr="003C29E3" w:rsidRDefault="00206336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Комгаронского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206336" w:rsidRPr="003C29E3" w:rsidRDefault="00206336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206336" w:rsidRPr="003C29E3">
        <w:tc>
          <w:tcPr>
            <w:tcW w:w="4785" w:type="dxa"/>
          </w:tcPr>
          <w:p w:rsidR="00206336" w:rsidRPr="003C29E3" w:rsidRDefault="00206336" w:rsidP="003C29E3">
            <w:pPr>
              <w:spacing w:after="0" w:line="240" w:lineRule="auto"/>
            </w:pPr>
            <w:r>
              <w:t>363105, РСО – Алания, Пригородный район, с. Комгарон, ул. Кирова, 1</w:t>
            </w:r>
          </w:p>
        </w:tc>
        <w:tc>
          <w:tcPr>
            <w:tcW w:w="4786" w:type="dxa"/>
          </w:tcPr>
          <w:p w:rsidR="00206336" w:rsidRPr="003C29E3" w:rsidRDefault="00206336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206336" w:rsidRPr="003C29E3">
        <w:tc>
          <w:tcPr>
            <w:tcW w:w="4785" w:type="dxa"/>
          </w:tcPr>
          <w:p w:rsidR="00206336" w:rsidRPr="0086054E" w:rsidRDefault="00206336" w:rsidP="003C29E3">
            <w:pPr>
              <w:spacing w:after="0" w:line="240" w:lineRule="auto"/>
            </w:pPr>
            <w:r w:rsidRPr="0086054E">
              <w:t>ИНН 1512007667</w:t>
            </w:r>
          </w:p>
        </w:tc>
        <w:tc>
          <w:tcPr>
            <w:tcW w:w="4786" w:type="dxa"/>
          </w:tcPr>
          <w:p w:rsidR="00206336" w:rsidRPr="003C29E3" w:rsidRDefault="00206336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206336" w:rsidRPr="003C29E3">
        <w:tc>
          <w:tcPr>
            <w:tcW w:w="4785" w:type="dxa"/>
          </w:tcPr>
          <w:p w:rsidR="00206336" w:rsidRPr="0086054E" w:rsidRDefault="00206336" w:rsidP="003C29E3">
            <w:pPr>
              <w:spacing w:after="0" w:line="240" w:lineRule="auto"/>
            </w:pPr>
            <w:r w:rsidRPr="0086054E">
              <w:t xml:space="preserve">КПП 151101001  </w:t>
            </w:r>
          </w:p>
        </w:tc>
        <w:tc>
          <w:tcPr>
            <w:tcW w:w="4786" w:type="dxa"/>
          </w:tcPr>
          <w:p w:rsidR="00206336" w:rsidRPr="003C29E3" w:rsidRDefault="00206336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206336" w:rsidRPr="003C29E3">
        <w:tc>
          <w:tcPr>
            <w:tcW w:w="4785" w:type="dxa"/>
          </w:tcPr>
          <w:p w:rsidR="00206336" w:rsidRPr="0086054E" w:rsidRDefault="00206336" w:rsidP="003C29E3">
            <w:pPr>
              <w:spacing w:after="0" w:line="240" w:lineRule="auto"/>
            </w:pPr>
            <w:r w:rsidRPr="0086054E">
              <w:t>р/сч 40207810900000000073</w:t>
            </w:r>
          </w:p>
        </w:tc>
        <w:tc>
          <w:tcPr>
            <w:tcW w:w="4786" w:type="dxa"/>
          </w:tcPr>
          <w:p w:rsidR="00206336" w:rsidRPr="003C29E3" w:rsidRDefault="00206336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206336" w:rsidRPr="003C29E3">
        <w:tc>
          <w:tcPr>
            <w:tcW w:w="4785" w:type="dxa"/>
          </w:tcPr>
          <w:p w:rsidR="00206336" w:rsidRPr="0086054E" w:rsidRDefault="00206336" w:rsidP="003C29E3">
            <w:pPr>
              <w:spacing w:after="0" w:line="240" w:lineRule="auto"/>
            </w:pPr>
            <w:r w:rsidRPr="0086054E">
              <w:t xml:space="preserve">БИК 049033001   </w:t>
            </w:r>
          </w:p>
        </w:tc>
        <w:tc>
          <w:tcPr>
            <w:tcW w:w="4786" w:type="dxa"/>
          </w:tcPr>
          <w:p w:rsidR="00206336" w:rsidRPr="003C29E3" w:rsidRDefault="00206336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206336" w:rsidRPr="003C29E3">
        <w:tc>
          <w:tcPr>
            <w:tcW w:w="4785" w:type="dxa"/>
          </w:tcPr>
          <w:p w:rsidR="00206336" w:rsidRPr="003C29E3" w:rsidRDefault="00206336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206336" w:rsidRPr="003C29E3" w:rsidRDefault="00206336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206336" w:rsidRPr="003C29E3" w:rsidRDefault="00206336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206336" w:rsidRPr="003C29E3">
        <w:tc>
          <w:tcPr>
            <w:tcW w:w="4785" w:type="dxa"/>
          </w:tcPr>
          <w:p w:rsidR="00206336" w:rsidRDefault="00206336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Комгаронского сельского поселения</w:t>
            </w:r>
            <w:r w:rsidRPr="003C29E3">
              <w:t xml:space="preserve"> </w:t>
            </w:r>
          </w:p>
          <w:p w:rsidR="00206336" w:rsidRPr="003C29E3" w:rsidRDefault="00206336" w:rsidP="00863C40">
            <w:pPr>
              <w:spacing w:after="0" w:line="240" w:lineRule="auto"/>
            </w:pPr>
          </w:p>
          <w:p w:rsidR="00206336" w:rsidRPr="003C29E3" w:rsidRDefault="00206336" w:rsidP="00863C40">
            <w:pPr>
              <w:spacing w:after="0" w:line="240" w:lineRule="auto"/>
            </w:pPr>
          </w:p>
          <w:p w:rsidR="00206336" w:rsidRPr="003C29E3" w:rsidRDefault="00206336" w:rsidP="00863C40">
            <w:pPr>
              <w:spacing w:after="0" w:line="240" w:lineRule="auto"/>
            </w:pPr>
          </w:p>
          <w:p w:rsidR="00206336" w:rsidRPr="003C29E3" w:rsidRDefault="00206336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>О.В. Туаев</w:t>
            </w:r>
          </w:p>
          <w:p w:rsidR="00206336" w:rsidRPr="003C29E3" w:rsidRDefault="00206336" w:rsidP="00863C40">
            <w:pPr>
              <w:spacing w:after="0" w:line="240" w:lineRule="auto"/>
            </w:pPr>
          </w:p>
          <w:p w:rsidR="00206336" w:rsidRPr="003C29E3" w:rsidRDefault="00206336" w:rsidP="00863C40">
            <w:pPr>
              <w:spacing w:after="0" w:line="240" w:lineRule="auto"/>
            </w:pPr>
            <w:r>
              <w:t>14.11.</w:t>
            </w:r>
            <w:r w:rsidRPr="003C29E3">
              <w:t>2017</w:t>
            </w:r>
          </w:p>
          <w:p w:rsidR="00206336" w:rsidRPr="003C29E3" w:rsidRDefault="00206336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206336" w:rsidRPr="003C29E3" w:rsidRDefault="00206336" w:rsidP="00863C40">
            <w:pPr>
              <w:spacing w:after="0" w:line="240" w:lineRule="auto"/>
            </w:pPr>
            <w:r w:rsidRPr="003C29E3">
              <w:t>МП.</w:t>
            </w:r>
          </w:p>
          <w:p w:rsidR="00206336" w:rsidRPr="003C29E3" w:rsidRDefault="00206336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206336" w:rsidRPr="003C29E3" w:rsidRDefault="00206336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206336" w:rsidRPr="003C29E3" w:rsidRDefault="00206336" w:rsidP="00863C40">
            <w:pPr>
              <w:spacing w:after="0" w:line="240" w:lineRule="auto"/>
              <w:jc w:val="right"/>
            </w:pPr>
          </w:p>
          <w:p w:rsidR="00206336" w:rsidRPr="003C29E3" w:rsidRDefault="00206336" w:rsidP="00863C40">
            <w:pPr>
              <w:spacing w:after="0" w:line="240" w:lineRule="auto"/>
              <w:jc w:val="right"/>
            </w:pPr>
          </w:p>
          <w:p w:rsidR="00206336" w:rsidRPr="003C29E3" w:rsidRDefault="00206336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206336" w:rsidRPr="003C29E3" w:rsidRDefault="00206336" w:rsidP="00863C40">
            <w:pPr>
              <w:spacing w:after="0" w:line="240" w:lineRule="auto"/>
              <w:jc w:val="right"/>
            </w:pPr>
          </w:p>
          <w:p w:rsidR="00206336" w:rsidRPr="003C29E3" w:rsidRDefault="00206336" w:rsidP="00863C40">
            <w:pPr>
              <w:spacing w:after="0" w:line="240" w:lineRule="auto"/>
              <w:jc w:val="right"/>
            </w:pPr>
            <w:r>
              <w:t>22.11.</w:t>
            </w:r>
            <w:r w:rsidRPr="003C29E3">
              <w:t xml:space="preserve"> 2017 г.</w:t>
            </w:r>
          </w:p>
          <w:p w:rsidR="00206336" w:rsidRDefault="00206336" w:rsidP="00863C40">
            <w:pPr>
              <w:spacing w:after="0" w:line="240" w:lineRule="auto"/>
            </w:pPr>
          </w:p>
          <w:p w:rsidR="00206336" w:rsidRPr="003C29E3" w:rsidRDefault="00206336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206336" w:rsidRPr="00E32A78" w:rsidRDefault="00206336" w:rsidP="00C465D0">
      <w:pPr>
        <w:pStyle w:val="ListParagraph"/>
        <w:spacing w:after="0" w:line="240" w:lineRule="auto"/>
        <w:ind w:left="0"/>
        <w:jc w:val="both"/>
      </w:pPr>
    </w:p>
    <w:sectPr w:rsidR="00206336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B6E3D"/>
    <w:rsid w:val="000D79C1"/>
    <w:rsid w:val="00101DF3"/>
    <w:rsid w:val="001444B3"/>
    <w:rsid w:val="00161B99"/>
    <w:rsid w:val="00174A49"/>
    <w:rsid w:val="001C6084"/>
    <w:rsid w:val="00206336"/>
    <w:rsid w:val="00212AE3"/>
    <w:rsid w:val="00247883"/>
    <w:rsid w:val="002748E4"/>
    <w:rsid w:val="00276411"/>
    <w:rsid w:val="002D26C0"/>
    <w:rsid w:val="00311573"/>
    <w:rsid w:val="00330CB7"/>
    <w:rsid w:val="0038585C"/>
    <w:rsid w:val="003B684F"/>
    <w:rsid w:val="003C29E3"/>
    <w:rsid w:val="003C5F28"/>
    <w:rsid w:val="003D0C6B"/>
    <w:rsid w:val="004013C8"/>
    <w:rsid w:val="0041697A"/>
    <w:rsid w:val="00445F9C"/>
    <w:rsid w:val="004612BA"/>
    <w:rsid w:val="00490031"/>
    <w:rsid w:val="004B0B2F"/>
    <w:rsid w:val="005146A6"/>
    <w:rsid w:val="005E6DC3"/>
    <w:rsid w:val="0065471D"/>
    <w:rsid w:val="00662BB8"/>
    <w:rsid w:val="0067200D"/>
    <w:rsid w:val="006910DA"/>
    <w:rsid w:val="006A56AF"/>
    <w:rsid w:val="006C5963"/>
    <w:rsid w:val="00707926"/>
    <w:rsid w:val="00722F1A"/>
    <w:rsid w:val="007524DA"/>
    <w:rsid w:val="007A08ED"/>
    <w:rsid w:val="007C5930"/>
    <w:rsid w:val="0086054E"/>
    <w:rsid w:val="00863C40"/>
    <w:rsid w:val="00865ED1"/>
    <w:rsid w:val="00942E0C"/>
    <w:rsid w:val="00953E5D"/>
    <w:rsid w:val="00966DD2"/>
    <w:rsid w:val="009817F4"/>
    <w:rsid w:val="00A03B26"/>
    <w:rsid w:val="00A2713D"/>
    <w:rsid w:val="00A43133"/>
    <w:rsid w:val="00A43A76"/>
    <w:rsid w:val="00A5315E"/>
    <w:rsid w:val="00A554CA"/>
    <w:rsid w:val="00AC23B7"/>
    <w:rsid w:val="00B52F05"/>
    <w:rsid w:val="00B6621F"/>
    <w:rsid w:val="00B8078B"/>
    <w:rsid w:val="00B822E5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12877"/>
    <w:rsid w:val="00D2594C"/>
    <w:rsid w:val="00D370B6"/>
    <w:rsid w:val="00E030C2"/>
    <w:rsid w:val="00E32A78"/>
    <w:rsid w:val="00E95831"/>
    <w:rsid w:val="00EA11F9"/>
    <w:rsid w:val="00ED2C12"/>
    <w:rsid w:val="00EE2250"/>
    <w:rsid w:val="00EE4F0D"/>
    <w:rsid w:val="00F12A4C"/>
    <w:rsid w:val="00F54564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101</TotalTime>
  <Pages>6</Pages>
  <Words>1601</Words>
  <Characters>9129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12</cp:revision>
  <cp:lastPrinted>2017-11-10T07:53:00Z</cp:lastPrinted>
  <dcterms:created xsi:type="dcterms:W3CDTF">2017-11-09T12:29:00Z</dcterms:created>
  <dcterms:modified xsi:type="dcterms:W3CDTF">2017-12-15T11:52:00Z</dcterms:modified>
</cp:coreProperties>
</file>